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D453FB" w14:textId="77777777" w:rsidR="006F633A" w:rsidRDefault="00BC764F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0A6A2F8" wp14:editId="53C6D551">
                <wp:simplePos x="0" y="0"/>
                <wp:positionH relativeFrom="column">
                  <wp:posOffset>-223284</wp:posOffset>
                </wp:positionH>
                <wp:positionV relativeFrom="paragraph">
                  <wp:posOffset>6262577</wp:posOffset>
                </wp:positionV>
                <wp:extent cx="6400800" cy="1860697"/>
                <wp:effectExtent l="0" t="0" r="0" b="0"/>
                <wp:wrapNone/>
                <wp:docPr id="20177223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186069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2741F2" w14:textId="77777777" w:rsidR="00BC764F" w:rsidRPr="00BC764F" w:rsidRDefault="00BC764F" w:rsidP="00BC764F">
                            <w:pPr>
                              <w:jc w:val="center"/>
                              <w:rPr>
                                <w:b/>
                                <w:bCs/>
                                <w:color w:val="C00000"/>
                                <w:sz w:val="28"/>
                                <w:szCs w:val="28"/>
                              </w:rPr>
                            </w:pPr>
                            <w:r w:rsidRPr="00BC764F">
                              <w:rPr>
                                <w:b/>
                                <w:bCs/>
                                <w:color w:val="C00000"/>
                                <w:sz w:val="28"/>
                                <w:szCs w:val="28"/>
                              </w:rPr>
                              <w:t>Unit Location • Date • Location • Time</w:t>
                            </w:r>
                          </w:p>
                          <w:p w14:paraId="2C19E863" w14:textId="77777777" w:rsidR="00BC764F" w:rsidRDefault="00BC764F" w:rsidP="00BC764F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</w:p>
                          <w:p w14:paraId="78F4E106" w14:textId="77777777" w:rsidR="00BC764F" w:rsidRPr="00BC764F" w:rsidRDefault="00BC764F" w:rsidP="00BC764F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BC764F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Herb Crusted Scallops</w:t>
                            </w:r>
                          </w:p>
                          <w:p w14:paraId="656992D2" w14:textId="77777777" w:rsidR="00BC764F" w:rsidRPr="00BC764F" w:rsidRDefault="00BC764F" w:rsidP="00BC764F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BC764F">
                              <w:rPr>
                                <w:sz w:val="28"/>
                                <w:szCs w:val="28"/>
                              </w:rPr>
                              <w:t>served with</w:t>
                            </w:r>
                          </w:p>
                          <w:p w14:paraId="1E327502" w14:textId="77777777" w:rsidR="00BC764F" w:rsidRPr="00BC764F" w:rsidRDefault="00BC764F" w:rsidP="00BC764F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BC764F">
                              <w:rPr>
                                <w:sz w:val="28"/>
                                <w:szCs w:val="28"/>
                              </w:rPr>
                              <w:t>Stone Ground Grits, Sauteed Kale</w:t>
                            </w:r>
                          </w:p>
                          <w:p w14:paraId="10BF84BA" w14:textId="77777777" w:rsidR="00BC764F" w:rsidRDefault="00BC764F" w:rsidP="00BC764F">
                            <w:pPr>
                              <w:jc w:val="center"/>
                            </w:pPr>
                            <w:r w:rsidRPr="00BC764F">
                              <w:rPr>
                                <w:sz w:val="28"/>
                                <w:szCs w:val="28"/>
                              </w:rPr>
                              <w:t>and finished with a Creole Tomato Sauce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0A6A2F8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-17.6pt;margin-top:493.1pt;width:7in;height:146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VaFGAIAAC8EAAAOAAAAZHJzL2Uyb0RvYy54bWysU8tu2zAQvBfoPxC815Jcx3EEy4GbwEUB&#10;IwngBDnTFGkJoLgsSVtyv75LSn4g7anohdrlrvYxM5zfd40iB2FdDbqg2SilRGgOZa13BX17XX2Z&#10;UeI80yVToEVBj8LR+8XnT/PW5GIMFahSWIJFtMtbU9DKe5MnieOVaJgbgREagxJswzy6dpeUlrVY&#10;vVHJOE2nSQu2NBa4cA5vH/sgXcT6Ugrun6V0whNVUJzNx9PGcxvOZDFn+c4yU9V8GIP9wxQNqzU2&#10;PZd6ZJ6Rva3/KNXU3IID6UccmgSkrLmIO+A2Wfphm03FjIi7IDjOnGFy/68sfzpszIslvvsGHRIY&#10;AGmNyx1ehn06aZvwxUkJxhHC4xk20XnC8XI6SdNZiiGOsWw2Tad3t6FOcvndWOe/C2hIMApqkZcI&#10;Fzusne9TTymhm4ZVrVTkRmnSYouvN2n84RzB4kpjj8uwwfLdths22EJ5xMUs9Jw7w1c1Nl8z51+Y&#10;RZJxYBSuf8ZDKsAmMFiUVGB//e0+5CP2GKWkRdEU1P3cMysoUT80snKXTSZBZdGZ3NyO0bHXke11&#10;RO+bB0BdZvhEDI9myPfqZEoLzTvqexm6Yohpjr0Lyr09OQ++FzO+EC6Wy5iGyjLMr/XG8FA8ABrA&#10;fe3emTUDAx7Je4KTwFj+gYg+t6diufcg68hSgLjHdUAeVRl5Hl5QkP21H7Mu73zxGwAA//8DAFBL&#10;AwQUAAYACAAAACEAbW234eMAAAAMAQAADwAAAGRycy9kb3ducmV2LnhtbEyPwU7DMAyG70i8Q2Qk&#10;LmhLCbCupemEJiH10MsGQuKWNaGp1jilybry9pjTuNnyp9/fX2xm17PJjKHzKOF+mQAz2HjdYSvh&#10;/e11sQYWokKteo9Gwo8JsCmvrwqVa3/GnZn2sWUUgiFXEmyMQ855aKxxKiz9YJBuX350KtI6tlyP&#10;6kzhruciSVbcqQ7pg1WD2VrTHPcnJ2H6qB71brJxvNvWVVId6+/0s5by9mZ+eQYWzRwvMPzpkzqU&#10;5HTwJ9SB9RIWD0+CUAnZekUDEVkqqMyBUJFmAnhZ8P8lyl8AAAD//wMAUEsBAi0AFAAGAAgAAAAh&#10;ALaDOJL+AAAA4QEAABMAAAAAAAAAAAAAAAAAAAAAAFtDb250ZW50X1R5cGVzXS54bWxQSwECLQAU&#10;AAYACAAAACEAOP0h/9YAAACUAQAACwAAAAAAAAAAAAAAAAAvAQAAX3JlbHMvLnJlbHNQSwECLQAU&#10;AAYACAAAACEAFblWhRgCAAAvBAAADgAAAAAAAAAAAAAAAAAuAgAAZHJzL2Uyb0RvYy54bWxQSwEC&#10;LQAUAAYACAAAACEAbW234eMAAAAMAQAADwAAAAAAAAAAAAAAAAByBAAAZHJzL2Rvd25yZXYueG1s&#10;UEsFBgAAAAAEAAQA8wAAAIIFAAAAAA==&#10;" filled="f" stroked="f" strokeweight=".5pt">
                <v:textbox>
                  <w:txbxContent>
                    <w:p w14:paraId="7B2741F2" w14:textId="77777777" w:rsidR="00BC764F" w:rsidRPr="00BC764F" w:rsidRDefault="00BC764F" w:rsidP="00BC764F">
                      <w:pPr>
                        <w:jc w:val="center"/>
                        <w:rPr>
                          <w:b/>
                          <w:bCs/>
                          <w:color w:val="C00000"/>
                          <w:sz w:val="28"/>
                          <w:szCs w:val="28"/>
                        </w:rPr>
                      </w:pPr>
                      <w:r w:rsidRPr="00BC764F">
                        <w:rPr>
                          <w:b/>
                          <w:bCs/>
                          <w:color w:val="C00000"/>
                          <w:sz w:val="28"/>
                          <w:szCs w:val="28"/>
                        </w:rPr>
                        <w:t>Unit Location • Date • Location • Time</w:t>
                      </w:r>
                    </w:p>
                    <w:p w14:paraId="2C19E863" w14:textId="77777777" w:rsidR="00BC764F" w:rsidRDefault="00BC764F" w:rsidP="00BC764F">
                      <w:pPr>
                        <w:jc w:val="center"/>
                        <w:rPr>
                          <w:b/>
                          <w:bCs/>
                        </w:rPr>
                      </w:pPr>
                    </w:p>
                    <w:p w14:paraId="78F4E106" w14:textId="77777777" w:rsidR="00BC764F" w:rsidRPr="00BC764F" w:rsidRDefault="00BC764F" w:rsidP="00BC764F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BC764F">
                        <w:rPr>
                          <w:b/>
                          <w:bCs/>
                          <w:sz w:val="28"/>
                          <w:szCs w:val="28"/>
                        </w:rPr>
                        <w:t>Herb Crusted Scallops</w:t>
                      </w:r>
                    </w:p>
                    <w:p w14:paraId="656992D2" w14:textId="77777777" w:rsidR="00BC764F" w:rsidRPr="00BC764F" w:rsidRDefault="00BC764F" w:rsidP="00BC764F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BC764F">
                        <w:rPr>
                          <w:sz w:val="28"/>
                          <w:szCs w:val="28"/>
                        </w:rPr>
                        <w:t>served with</w:t>
                      </w:r>
                    </w:p>
                    <w:p w14:paraId="1E327502" w14:textId="77777777" w:rsidR="00BC764F" w:rsidRPr="00BC764F" w:rsidRDefault="00BC764F" w:rsidP="00BC764F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BC764F">
                        <w:rPr>
                          <w:sz w:val="28"/>
                          <w:szCs w:val="28"/>
                        </w:rPr>
                        <w:t>Stone Ground Grits, Sauteed Kale</w:t>
                      </w:r>
                    </w:p>
                    <w:p w14:paraId="10BF84BA" w14:textId="77777777" w:rsidR="00BC764F" w:rsidRDefault="00BC764F" w:rsidP="00BC764F">
                      <w:pPr>
                        <w:jc w:val="center"/>
                      </w:pPr>
                      <w:r w:rsidRPr="00BC764F">
                        <w:rPr>
                          <w:sz w:val="28"/>
                          <w:szCs w:val="28"/>
                        </w:rPr>
                        <w:t>and finished with a Creole Tomato Sauce</w:t>
                      </w:r>
                    </w:p>
                  </w:txbxContent>
                </v:textbox>
              </v:shape>
            </w:pict>
          </mc:Fallback>
        </mc:AlternateContent>
      </w:r>
      <w:r w:rsidR="00AC4EDA">
        <w:rPr>
          <w:noProof/>
        </w:rPr>
        <w:drawing>
          <wp:anchor distT="0" distB="0" distL="114300" distR="114300" simplePos="0" relativeHeight="251660288" behindDoc="1" locked="1" layoutInCell="1" allowOverlap="1" wp14:anchorId="0DF25A5F" wp14:editId="2581AF1A">
            <wp:simplePos x="0" y="0"/>
            <wp:positionH relativeFrom="page">
              <wp:align>center</wp:align>
            </wp:positionH>
            <wp:positionV relativeFrom="page">
              <wp:align>top</wp:align>
            </wp:positionV>
            <wp:extent cx="7772400" cy="10058400"/>
            <wp:effectExtent l="0" t="0" r="0" b="0"/>
            <wp:wrapNone/>
            <wp:docPr id="31879457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794579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F633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ttachedTemplate r:id="rId1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25E9"/>
    <w:rsid w:val="00297D09"/>
    <w:rsid w:val="003C1071"/>
    <w:rsid w:val="006F633A"/>
    <w:rsid w:val="00782F79"/>
    <w:rsid w:val="009D25E9"/>
    <w:rsid w:val="00A72AEA"/>
    <w:rsid w:val="00AC4EDA"/>
    <w:rsid w:val="00BC76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B0407F"/>
  <w15:chartTrackingRefBased/>
  <w15:docId w15:val="{75BAA2D1-FD54-4E4B-A46E-839AD0AA92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isa.plummer\AppData\Local\Temp\Temp1_ChefSpotlight-Welcome-Bio-Signs.zip\Jerl%20Griffin\TH-ChefSpotlight-Template-Jerl-Griffin-Welcome-Bio-Sign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TH-ChefSpotlight-Template-Jerl-Griffin-Welcome-Bio-Sign</Template>
  <TotalTime>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Lisa Plummer</dc:creator>
  <cp:keywords/>
  <dc:description/>
  <cp:lastModifiedBy>Lisa Plummer</cp:lastModifiedBy>
  <cp:revision>1</cp:revision>
  <dcterms:created xsi:type="dcterms:W3CDTF">2023-06-07T20:52:00Z</dcterms:created>
  <dcterms:modified xsi:type="dcterms:W3CDTF">2023-06-07T20:53:00Z</dcterms:modified>
</cp:coreProperties>
</file>